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0AC" w:rsidRPr="00936566" w:rsidRDefault="008510A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251658240;visibility:visible" from="10.8pt,14.55pt" to="178.8pt,14.55pt"/>
        </w:pict>
      </w:r>
      <w:r w:rsidRPr="00936566">
        <w:rPr>
          <w:rFonts w:ascii="Times New Roman" w:hAnsi="Times New Roman" w:cs="Times New Roman"/>
          <w:b/>
          <w:bCs/>
          <w:sz w:val="24"/>
          <w:szCs w:val="24"/>
        </w:rPr>
        <w:t>TRƯỜNG THPT HÀM THUẬN BẮ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        </w:t>
      </w:r>
      <w:r w:rsidRPr="00936566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8510AC" w:rsidRPr="004264FD" w:rsidRDefault="008510A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</w:t>
      </w:r>
      <w:r w:rsidRPr="004264FD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8510AC" w:rsidRPr="004264FD" w:rsidRDefault="008510AC" w:rsidP="00936566"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(ĐỀ CHÍNH THỨC)                      </w:t>
      </w:r>
      <w:r w:rsidRPr="004264FD">
        <w:rPr>
          <w:rFonts w:ascii="Times New Roman" w:hAnsi="Times New Roman" w:cs="Times New Roman"/>
          <w:sz w:val="26"/>
          <w:szCs w:val="26"/>
        </w:rPr>
        <w:t>Môn: Toán (chương trình cơ bản)</w:t>
      </w:r>
    </w:p>
    <w:p w:rsidR="008510AC" w:rsidRPr="004264FD" w:rsidRDefault="008510A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Pr="004264FD">
        <w:rPr>
          <w:rFonts w:ascii="Times New Roman" w:hAnsi="Times New Roman" w:cs="Times New Roman"/>
          <w:sz w:val="26"/>
          <w:szCs w:val="26"/>
        </w:rPr>
        <w:t>Thời gian: 45 phút (không kể thời gian phát đề)</w:t>
      </w:r>
    </w:p>
    <w:p w:rsidR="008510AC" w:rsidRPr="004264FD" w:rsidRDefault="008510AC" w:rsidP="003C46DA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8510AC" w:rsidRPr="004264FD" w:rsidRDefault="008510AC" w:rsidP="0093656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>Câu 1 (5 điểm):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264FD">
        <w:rPr>
          <w:rFonts w:ascii="Times New Roman" w:hAnsi="Times New Roman" w:cs="Times New Roman"/>
          <w:sz w:val="26"/>
          <w:szCs w:val="26"/>
        </w:rPr>
        <w:t>Cho hình chóp S.ABCD có đáy ABCD là hình bình hành tâm O. Gọi M, N lần lượt là trung điểm của CD, SD.</w:t>
      </w:r>
    </w:p>
    <w:p w:rsidR="008510AC" w:rsidRPr="004264FD" w:rsidRDefault="008510AC" w:rsidP="003C46DA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>Tìm giao tuyến của hai mặt phẳng (SAC) và (SBD).</w:t>
      </w:r>
    </w:p>
    <w:p w:rsidR="008510AC" w:rsidRPr="004264FD" w:rsidRDefault="008510AC" w:rsidP="003C46DA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>Tìm giao tuyến của hai mặt phẳng (SAD) và (OMN).</w:t>
      </w:r>
    </w:p>
    <w:p w:rsidR="008510AC" w:rsidRPr="004264FD" w:rsidRDefault="008510AC" w:rsidP="003C46DA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>Chứng minh ON // (SBC).</w:t>
      </w:r>
    </w:p>
    <w:p w:rsidR="008510AC" w:rsidRPr="004264FD" w:rsidRDefault="008510AC" w:rsidP="003C46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510AC" w:rsidRPr="00BC3D6B" w:rsidRDefault="008510AC" w:rsidP="00936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>Câu 2 (5 điểm):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Cho hình chóp S.ABCD có đáy </w:t>
      </w:r>
      <w:r w:rsidRPr="004264FD">
        <w:rPr>
          <w:rFonts w:ascii="Times New Roman" w:hAnsi="Times New Roman" w:cs="Times New Roman"/>
          <w:sz w:val="26"/>
          <w:szCs w:val="26"/>
        </w:rPr>
        <w:t>ABCD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là hình thang với đáy lớn AB, </w:t>
      </w:r>
      <w:r w:rsidRPr="00BC3D6B">
        <w:rPr>
          <w:rFonts w:ascii="Times New Roman" w:hAnsi="Times New Roman" w:cs="Times New Roman"/>
          <w:position w:val="-6"/>
          <w:sz w:val="26"/>
          <w:szCs w:val="26"/>
          <w:lang w:val="fr-FR"/>
        </w:rPr>
        <w:object w:dxaOrig="1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14.25pt" o:ole="">
            <v:imagedata r:id="rId5" o:title=""/>
          </v:shape>
          <o:OLEObject Type="Embed" ProgID="Equation.DSMT4" ShapeID="_x0000_i1025" DrawAspect="Content" ObjectID="_1447486048" r:id="rId6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. Gọ</w:t>
      </w:r>
      <w:r>
        <w:rPr>
          <w:rFonts w:ascii="Times New Roman" w:hAnsi="Times New Roman" w:cs="Times New Roman"/>
          <w:sz w:val="26"/>
          <w:szCs w:val="26"/>
          <w:lang w:val="fr-FR"/>
        </w:rPr>
        <w:t>i P, Q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, K lần lượt là trung điểm của AB, BC, SD. </w:t>
      </w:r>
    </w:p>
    <w:p w:rsidR="008510AC" w:rsidRPr="00BC3D6B" w:rsidRDefault="008510AC" w:rsidP="00600CB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Tìm giao tuyến của hai mặt phẳng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800" w:dyaOrig="400">
          <v:shape id="_x0000_i1026" type="#_x0000_t75" style="width:39.75pt;height:20.25pt" o:ole="">
            <v:imagedata r:id="rId7" o:title=""/>
          </v:shape>
          <o:OLEObject Type="Embed" ProgID="Equation.DSMT4" ShapeID="_x0000_i1026" DrawAspect="Content" ObjectID="_1447486049" r:id="rId8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 và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760" w:dyaOrig="400">
          <v:shape id="_x0000_i1027" type="#_x0000_t75" style="width:38.25pt;height:20.25pt" o:ole="">
            <v:imagedata r:id="rId9" o:title=""/>
          </v:shape>
          <o:OLEObject Type="Embed" ProgID="Equation.DSMT4" ShapeID="_x0000_i1027" DrawAspect="Content" ObjectID="_1447486050" r:id="rId10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8510AC" w:rsidRPr="00BC3D6B" w:rsidRDefault="008510AC" w:rsidP="00600CB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Chứng minh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1780" w:dyaOrig="400">
          <v:shape id="_x0000_i1028" type="#_x0000_t75" style="width:89.25pt;height:20.25pt" o:ole="">
            <v:imagedata r:id="rId11" o:title=""/>
          </v:shape>
          <o:OLEObject Type="Embed" ProgID="Equation.DSMT4" ShapeID="_x0000_i1028" DrawAspect="Content" ObjectID="_1447486051" r:id="rId12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8510AC" w:rsidRPr="00BC3D6B" w:rsidRDefault="008510AC" w:rsidP="00600CB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Tìm giao điểm giữa đường thẳng KB và mặt phẳng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760" w:dyaOrig="400">
          <v:shape id="_x0000_i1029" type="#_x0000_t75" style="width:38.25pt;height:20.25pt" o:ole="">
            <v:imagedata r:id="rId13" o:title=""/>
          </v:shape>
          <o:OLEObject Type="Embed" ProgID="Equation.DSMT4" ShapeID="_x0000_i1029" DrawAspect="Content" ObjectID="_1447486052" r:id="rId14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</w:p>
    <w:p w:rsidR="008510AC" w:rsidRPr="004264FD" w:rsidRDefault="008510AC" w:rsidP="0093656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----------------HẾT-----------------</w:t>
      </w: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0AC" w:rsidRPr="00936566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_x0000_s1027" style="position:absolute;z-index:251659264;visibility:visible" from="10.8pt,14.55pt" to="178.8pt,14.55pt"/>
        </w:pict>
      </w:r>
      <w:r w:rsidRPr="00936566">
        <w:rPr>
          <w:rFonts w:ascii="Times New Roman" w:hAnsi="Times New Roman" w:cs="Times New Roman"/>
          <w:b/>
          <w:bCs/>
          <w:sz w:val="24"/>
          <w:szCs w:val="24"/>
        </w:rPr>
        <w:t>TRƯỜNG THPT HÀM THUẬN BẮ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        </w:t>
      </w:r>
      <w:r w:rsidRPr="00936566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8510AC" w:rsidRPr="004264FD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</w:t>
      </w:r>
      <w:r w:rsidRPr="004264FD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8510AC" w:rsidRPr="004264FD" w:rsidRDefault="008510AC" w:rsidP="00936566"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(ĐỀ CHÍNH THỨC)                     </w:t>
      </w:r>
      <w:r w:rsidRPr="004264FD">
        <w:rPr>
          <w:rFonts w:ascii="Times New Roman" w:hAnsi="Times New Roman" w:cs="Times New Roman"/>
          <w:sz w:val="26"/>
          <w:szCs w:val="26"/>
        </w:rPr>
        <w:t>Môn: Toán (chương trình cơ bản)</w:t>
      </w:r>
    </w:p>
    <w:p w:rsidR="008510AC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Pr="004264FD">
        <w:rPr>
          <w:rFonts w:ascii="Times New Roman" w:hAnsi="Times New Roman" w:cs="Times New Roman"/>
          <w:sz w:val="26"/>
          <w:szCs w:val="26"/>
        </w:rPr>
        <w:t>Thời gian: 45 phút (không kể thời gian phát đề)</w:t>
      </w:r>
    </w:p>
    <w:p w:rsidR="008510AC" w:rsidRPr="00936566" w:rsidRDefault="008510AC" w:rsidP="0093656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2</w:t>
      </w:r>
    </w:p>
    <w:p w:rsidR="008510AC" w:rsidRDefault="008510AC" w:rsidP="008D3EC7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:rsidR="008510AC" w:rsidRPr="004264FD" w:rsidRDefault="008510AC" w:rsidP="0093656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>Câu 1 (5 điểm):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264FD">
        <w:rPr>
          <w:rFonts w:ascii="Times New Roman" w:hAnsi="Times New Roman" w:cs="Times New Roman"/>
          <w:sz w:val="26"/>
          <w:szCs w:val="26"/>
        </w:rPr>
        <w:t>Cho hình chóp S.ABCD có đáy ABCD là hình bình hành tâm O. Gọ</w:t>
      </w:r>
      <w:r>
        <w:rPr>
          <w:rFonts w:ascii="Times New Roman" w:hAnsi="Times New Roman" w:cs="Times New Roman"/>
          <w:sz w:val="26"/>
          <w:szCs w:val="26"/>
        </w:rPr>
        <w:t>i E, F</w:t>
      </w:r>
      <w:r w:rsidRPr="004264FD">
        <w:rPr>
          <w:rFonts w:ascii="Times New Roman" w:hAnsi="Times New Roman" w:cs="Times New Roman"/>
          <w:sz w:val="26"/>
          <w:szCs w:val="26"/>
        </w:rPr>
        <w:t xml:space="preserve"> lần lượt là trung điểm củ</w:t>
      </w:r>
      <w:r>
        <w:rPr>
          <w:rFonts w:ascii="Times New Roman" w:hAnsi="Times New Roman" w:cs="Times New Roman"/>
          <w:sz w:val="26"/>
          <w:szCs w:val="26"/>
        </w:rPr>
        <w:t>a A</w:t>
      </w:r>
      <w:r w:rsidRPr="004264FD">
        <w:rPr>
          <w:rFonts w:ascii="Times New Roman" w:hAnsi="Times New Roman" w:cs="Times New Roman"/>
          <w:sz w:val="26"/>
          <w:szCs w:val="26"/>
        </w:rPr>
        <w:t>D, SD.</w:t>
      </w:r>
    </w:p>
    <w:p w:rsidR="008510AC" w:rsidRPr="004264FD" w:rsidRDefault="008510AC" w:rsidP="0093656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>Tìm giao tuyến của hai mặt phẳng (SAC) và (SBD).</w:t>
      </w:r>
    </w:p>
    <w:p w:rsidR="008510AC" w:rsidRPr="004264FD" w:rsidRDefault="008510AC" w:rsidP="0093656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>Tìm giao tuyến của hai mặt phẳ</w:t>
      </w:r>
      <w:r>
        <w:rPr>
          <w:rFonts w:ascii="Times New Roman" w:hAnsi="Times New Roman" w:cs="Times New Roman"/>
          <w:sz w:val="26"/>
          <w:szCs w:val="26"/>
        </w:rPr>
        <w:t>ng (OEF) và (SCD</w:t>
      </w:r>
      <w:r w:rsidRPr="004264FD">
        <w:rPr>
          <w:rFonts w:ascii="Times New Roman" w:hAnsi="Times New Roman" w:cs="Times New Roman"/>
          <w:sz w:val="26"/>
          <w:szCs w:val="26"/>
        </w:rPr>
        <w:t>).</w:t>
      </w:r>
    </w:p>
    <w:p w:rsidR="008510AC" w:rsidRPr="004264FD" w:rsidRDefault="008510AC" w:rsidP="0093656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>Chứn</w:t>
      </w:r>
      <w:r>
        <w:rPr>
          <w:rFonts w:ascii="Times New Roman" w:hAnsi="Times New Roman" w:cs="Times New Roman"/>
          <w:sz w:val="26"/>
          <w:szCs w:val="26"/>
        </w:rPr>
        <w:t>g minh OF // (SAB</w:t>
      </w:r>
      <w:r w:rsidRPr="004264FD">
        <w:rPr>
          <w:rFonts w:ascii="Times New Roman" w:hAnsi="Times New Roman" w:cs="Times New Roman"/>
          <w:sz w:val="26"/>
          <w:szCs w:val="26"/>
        </w:rPr>
        <w:t>).</w:t>
      </w:r>
    </w:p>
    <w:p w:rsidR="008510AC" w:rsidRPr="004264FD" w:rsidRDefault="008510AC" w:rsidP="00936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10AC" w:rsidRPr="00BC3D6B" w:rsidRDefault="008510AC" w:rsidP="00936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>Câu 2 (5 điểm):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Cho hình chóp S.ABCD có đáy </w:t>
      </w:r>
      <w:r w:rsidRPr="004264FD">
        <w:rPr>
          <w:rFonts w:ascii="Times New Roman" w:hAnsi="Times New Roman" w:cs="Times New Roman"/>
          <w:sz w:val="26"/>
          <w:szCs w:val="26"/>
        </w:rPr>
        <w:t>ABCD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là hình thang với đáy lớ</w:t>
      </w:r>
      <w:r>
        <w:rPr>
          <w:rFonts w:ascii="Times New Roman" w:hAnsi="Times New Roman" w:cs="Times New Roman"/>
          <w:sz w:val="26"/>
          <w:szCs w:val="26"/>
          <w:lang w:val="fr-FR"/>
        </w:rPr>
        <w:t>n AD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, </w:t>
      </w:r>
      <w:r w:rsidRPr="00BC3D6B">
        <w:rPr>
          <w:rFonts w:ascii="Times New Roman" w:hAnsi="Times New Roman" w:cs="Times New Roman"/>
          <w:position w:val="-6"/>
          <w:sz w:val="26"/>
          <w:szCs w:val="26"/>
          <w:lang w:val="fr-FR"/>
        </w:rPr>
        <w:object w:dxaOrig="1200" w:dyaOrig="279">
          <v:shape id="_x0000_i1030" type="#_x0000_t75" style="width:60pt;height:14.25pt" o:ole="">
            <v:imagedata r:id="rId15" o:title=""/>
          </v:shape>
          <o:OLEObject Type="Embed" ProgID="Equation.DSMT4" ShapeID="_x0000_i1030" DrawAspect="Content" ObjectID="_1447486053" r:id="rId16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. Gọ</w:t>
      </w:r>
      <w:r>
        <w:rPr>
          <w:rFonts w:ascii="Times New Roman" w:hAnsi="Times New Roman" w:cs="Times New Roman"/>
          <w:sz w:val="26"/>
          <w:szCs w:val="26"/>
          <w:lang w:val="fr-FR"/>
        </w:rPr>
        <w:t>i M, N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, K lần lượt là trung điểm củ</w:t>
      </w:r>
      <w:r>
        <w:rPr>
          <w:rFonts w:ascii="Times New Roman" w:hAnsi="Times New Roman" w:cs="Times New Roman"/>
          <w:sz w:val="26"/>
          <w:szCs w:val="26"/>
          <w:lang w:val="fr-FR"/>
        </w:rPr>
        <w:t>a AD, SC, AB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</w:p>
    <w:p w:rsidR="008510AC" w:rsidRPr="00BC3D6B" w:rsidRDefault="008510AC" w:rsidP="0093656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Tìm giao tuyến của hai mặt phẳng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820" w:dyaOrig="400">
          <v:shape id="_x0000_i1031" type="#_x0000_t75" style="width:41.25pt;height:20.25pt" o:ole="">
            <v:imagedata r:id="rId17" o:title=""/>
          </v:shape>
          <o:OLEObject Type="Embed" ProgID="Equation.DSMT4" ShapeID="_x0000_i1031" DrawAspect="Content" ObjectID="_1447486054" r:id="rId18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 và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840" w:dyaOrig="400">
          <v:shape id="_x0000_i1032" type="#_x0000_t75" style="width:42pt;height:20.25pt" o:ole="">
            <v:imagedata r:id="rId19" o:title=""/>
          </v:shape>
          <o:OLEObject Type="Embed" ProgID="Equation.DSMT4" ShapeID="_x0000_i1032" DrawAspect="Content" ObjectID="_1447486055" r:id="rId20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8510AC" w:rsidRPr="00BC3D6B" w:rsidRDefault="008510AC" w:rsidP="0093656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Chứng minh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1860" w:dyaOrig="400">
          <v:shape id="_x0000_i1033" type="#_x0000_t75" style="width:93pt;height:20.25pt" o:ole="">
            <v:imagedata r:id="rId21" o:title=""/>
          </v:shape>
          <o:OLEObject Type="Embed" ProgID="Equation.DSMT4" ShapeID="_x0000_i1033" DrawAspect="Content" ObjectID="_1447486056" r:id="rId22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8510AC" w:rsidRPr="00BC3D6B" w:rsidRDefault="008510AC" w:rsidP="0093656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BC3D6B">
        <w:rPr>
          <w:rFonts w:ascii="Times New Roman" w:hAnsi="Times New Roman" w:cs="Times New Roman"/>
          <w:sz w:val="26"/>
          <w:szCs w:val="26"/>
          <w:lang w:val="fr-FR"/>
        </w:rPr>
        <w:t>Tìm giao điểm giữa đường thẳ</w:t>
      </w:r>
      <w:r>
        <w:rPr>
          <w:rFonts w:ascii="Times New Roman" w:hAnsi="Times New Roman" w:cs="Times New Roman"/>
          <w:sz w:val="26"/>
          <w:szCs w:val="26"/>
          <w:lang w:val="fr-FR"/>
        </w:rPr>
        <w:t>ng AN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 và mặt phẳng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820" w:dyaOrig="400">
          <v:shape id="_x0000_i1034" type="#_x0000_t75" style="width:41.25pt;height:20.25pt" o:ole="">
            <v:imagedata r:id="rId23" o:title=""/>
          </v:shape>
          <o:OLEObject Type="Embed" ProgID="Equation.DSMT4" ShapeID="_x0000_i1034" DrawAspect="Content" ObjectID="_1447486057" r:id="rId24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</w:p>
    <w:p w:rsidR="008510AC" w:rsidRPr="004264FD" w:rsidRDefault="008510AC" w:rsidP="0093656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------------------------HẾT-----------------------</w:t>
      </w:r>
      <w:r w:rsidRPr="004264FD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03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7512"/>
        <w:gridCol w:w="1655"/>
      </w:tblGrid>
      <w:tr w:rsidR="008510AC" w:rsidRPr="00944039">
        <w:tc>
          <w:tcPr>
            <w:tcW w:w="1135" w:type="dxa"/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Câu</w:t>
            </w:r>
          </w:p>
        </w:tc>
        <w:tc>
          <w:tcPr>
            <w:tcW w:w="7512" w:type="dxa"/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Đáp án</w:t>
            </w:r>
          </w:p>
        </w:tc>
        <w:tc>
          <w:tcPr>
            <w:tcW w:w="1655" w:type="dxa"/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Thang điểm</w:t>
            </w:r>
          </w:p>
        </w:tc>
      </w:tr>
      <w:tr w:rsidR="008510AC" w:rsidRPr="00944039">
        <w:trPr>
          <w:trHeight w:val="431"/>
        </w:trPr>
        <w:tc>
          <w:tcPr>
            <w:tcW w:w="1135" w:type="dxa"/>
            <w:vMerge w:val="restart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Câu 1 </w:t>
            </w:r>
          </w:p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(5 điểm)</w:t>
            </w:r>
          </w:p>
        </w:tc>
        <w:tc>
          <w:tcPr>
            <w:tcW w:w="9167" w:type="dxa"/>
            <w:gridSpan w:val="2"/>
            <w:vAlign w:val="center"/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a. (2.5 điểm) </w:t>
            </w:r>
            <w:r w:rsidRPr="00944039">
              <w:rPr>
                <w:rFonts w:ascii="Times New Roman" w:hAnsi="Times New Roman" w:cs="Times New Roman"/>
                <w:b/>
                <w:bCs/>
              </w:rPr>
              <w:t>Tìm giao tuyến của hai mặt phẳng (SAC) và (SBD).</w:t>
            </w:r>
          </w:p>
        </w:tc>
      </w:tr>
      <w:tr w:rsidR="008510AC" w:rsidRPr="00944039">
        <w:trPr>
          <w:trHeight w:val="2213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087">
              <w:rPr>
                <w:rFonts w:ascii="Times New Roman" w:hAnsi="Times New Roman" w:cs="Times New Roman"/>
                <w:noProof/>
              </w:rPr>
              <w:pict>
                <v:shape id="Picture 1" o:spid="_x0000_i1035" type="#_x0000_t75" style="width:156.75pt;height:125.25pt;visibility:visible">
                  <v:imagedata r:id="rId25" o:title=""/>
                </v:shape>
              </w:pi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8510AC" w:rsidRPr="00944039">
        <w:trPr>
          <w:trHeight w:val="806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8510AC" w:rsidRPr="00944039" w:rsidRDefault="008510AC" w:rsidP="00170F4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944039">
              <w:rPr>
                <w:rFonts w:ascii="Times New Roman" w:eastAsia="Times New Roman" w:hAnsi="Times New Roman" w:cs="Times New Roman"/>
                <w:position w:val="-30"/>
              </w:rPr>
              <w:object w:dxaOrig="3379" w:dyaOrig="720">
                <v:shape id="_x0000_i1036" type="#_x0000_t75" style="width:167.25pt;height:36pt" o:ole="">
                  <v:imagedata r:id="rId26" o:title=""/>
                </v:shape>
                <o:OLEObject Type="Embed" ProgID="Equation.DSMT4" ShapeID="_x0000_i1036" DrawAspect="Content" ObjectID="_1447486058" r:id="rId2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510AC" w:rsidRPr="00944039">
        <w:trPr>
          <w:trHeight w:val="203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8510AC" w:rsidRPr="00944039" w:rsidRDefault="008510AC" w:rsidP="00170F4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944039">
              <w:rPr>
                <w:rFonts w:ascii="Times New Roman" w:eastAsia="Times New Roman" w:hAnsi="Times New Roman" w:cs="Times New Roman"/>
                <w:position w:val="-30"/>
              </w:rPr>
              <w:object w:dxaOrig="4060" w:dyaOrig="720">
                <v:shape id="_x0000_i1037" type="#_x0000_t75" style="width:203.25pt;height:36pt" o:ole="">
                  <v:imagedata r:id="rId28" o:title=""/>
                </v:shape>
                <o:OLEObject Type="Embed" ProgID="Equation.DSMT4" ShapeID="_x0000_i1037" DrawAspect="Content" ObjectID="_1447486059" r:id="rId29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510AC" w:rsidRPr="00944039">
        <w:trPr>
          <w:trHeight w:val="362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</w:rPr>
              <w:t>Suy ra</w:t>
            </w:r>
            <w:r w:rsidRPr="00944039">
              <w:rPr>
                <w:rFonts w:ascii="Times New Roman" w:eastAsia="Times New Roman" w:hAnsi="Times New Roman" w:cs="Times New Roman"/>
                <w:position w:val="-10"/>
              </w:rPr>
              <w:object w:dxaOrig="2100" w:dyaOrig="320">
                <v:shape id="_x0000_i1038" type="#_x0000_t75" style="width:105pt;height:15.75pt" o:ole="">
                  <v:imagedata r:id="rId30" o:title=""/>
                </v:shape>
                <o:OLEObject Type="Embed" ProgID="Equation.DSMT4" ShapeID="_x0000_i1038" DrawAspect="Content" ObjectID="_1447486060" r:id="rId31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510AC" w:rsidRPr="00944039">
        <w:trPr>
          <w:trHeight w:val="276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7" w:type="dxa"/>
            <w:gridSpan w:val="2"/>
            <w:vAlign w:val="center"/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b. </w:t>
            </w:r>
            <w:r w:rsidRPr="00944039">
              <w:rPr>
                <w:rFonts w:ascii="Times New Roman" w:hAnsi="Times New Roman" w:cs="Times New Roman"/>
                <w:b/>
                <w:bCs/>
              </w:rPr>
              <w:t>(1,5 điểm) Tìm giao tuyến của hai mặt phẳng (SAD) và (OMN).</w:t>
            </w:r>
          </w:p>
        </w:tc>
      </w:tr>
      <w:tr w:rsidR="008510AC" w:rsidRPr="00944039">
        <w:trPr>
          <w:trHeight w:val="514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eastAsia="Times New Roman" w:hAnsi="Times New Roman" w:cs="Times New Roman"/>
                <w:position w:val="-34"/>
              </w:rPr>
              <w:object w:dxaOrig="4180" w:dyaOrig="800">
                <v:shape id="_x0000_i1039" type="#_x0000_t75" style="width:209.25pt;height:39.75pt" o:ole="">
                  <v:imagedata r:id="rId32" o:title=""/>
                </v:shape>
                <o:OLEObject Type="Embed" ProgID="Equation.DSMT4" ShapeID="_x0000_i1039" DrawAspect="Content" ObjectID="_1447486061" r:id="rId33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510AC" w:rsidRPr="00944039" w:rsidRDefault="008510AC" w:rsidP="001874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510AC" w:rsidRPr="00944039">
        <w:trPr>
          <w:trHeight w:val="380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eastAsia="Times New Roman" w:hAnsi="Times New Roman" w:cs="Times New Roman"/>
                <w:position w:val="-50"/>
              </w:rPr>
              <w:object w:dxaOrig="1600" w:dyaOrig="1120">
                <v:shape id="_x0000_i1040" type="#_x0000_t75" style="width:80.25pt;height:56.25pt" o:ole="">
                  <v:imagedata r:id="rId34" o:title=""/>
                </v:shape>
                <o:OLEObject Type="Embed" ProgID="Equation.DSMT4" ShapeID="_x0000_i1040" DrawAspect="Content" ObjectID="_1447486062" r:id="rId35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510AC" w:rsidRPr="00944039">
        <w:trPr>
          <w:trHeight w:val="429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2720" w:dyaOrig="400">
                <v:shape id="_x0000_i1041" type="#_x0000_t75" style="width:135pt;height:20.25pt" o:ole="">
                  <v:imagedata r:id="rId36" o:title=""/>
                </v:shape>
                <o:OLEObject Type="Embed" ProgID="Equation.DSMT4" ShapeID="_x0000_i1041" DrawAspect="Content" ObjectID="_1447486063" r:id="rId37"/>
              </w:object>
            </w:r>
            <w:r w:rsidRPr="00944039">
              <w:rPr>
                <w:rFonts w:ascii="Times New Roman" w:hAnsi="Times New Roman" w:cs="Times New Roman"/>
                <w:sz w:val="26"/>
                <w:szCs w:val="26"/>
              </w:rPr>
              <w:t xml:space="preserve"> với Nx song song với AD và OM</w: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510AC" w:rsidRPr="00944039">
        <w:trPr>
          <w:trHeight w:val="383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7" w:type="dxa"/>
            <w:gridSpan w:val="2"/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c. (1 điểm) </w:t>
            </w:r>
            <w:r w:rsidRPr="00944039">
              <w:rPr>
                <w:rFonts w:ascii="Times New Roman" w:hAnsi="Times New Roman" w:cs="Times New Roman"/>
                <w:b/>
                <w:bCs/>
              </w:rPr>
              <w:t>Chứng minh ON // (SBC).</w:t>
            </w:r>
          </w:p>
        </w:tc>
      </w:tr>
      <w:tr w:rsidR="008510AC" w:rsidRPr="00944039">
        <w:trPr>
          <w:trHeight w:val="610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sz w:val="26"/>
                <w:szCs w:val="26"/>
              </w:rPr>
              <w:t xml:space="preserve">Ta có: </w:t>
            </w:r>
          </w:p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1020" w:dyaOrig="300">
                <v:shape id="_x0000_i1042" type="#_x0000_t75" style="width:51pt;height:15pt" o:ole="">
                  <v:imagedata r:id="rId38" o:title=""/>
                </v:shape>
                <o:OLEObject Type="Embed" ProgID="Equation.DSMT4" ShapeID="_x0000_i1042" DrawAspect="Content" ObjectID="_1447486064" r:id="rId39"/>
              </w:object>
            </w:r>
            <w:r w:rsidRPr="00944039">
              <w:rPr>
                <w:rFonts w:ascii="Times New Roman" w:hAnsi="Times New Roman" w:cs="Times New Roman"/>
                <w:sz w:val="26"/>
                <w:szCs w:val="26"/>
              </w:rPr>
              <w:t xml:space="preserve"> (vì ON là đường trung bình trong tam giác SBD)</w: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510AC" w:rsidRPr="00944039" w:rsidRDefault="008510AC" w:rsidP="001874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510AC" w:rsidRPr="00944039">
        <w:trPr>
          <w:trHeight w:val="350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sz w:val="26"/>
                <w:szCs w:val="26"/>
              </w:rPr>
              <w:t xml:space="preserve">Mà </w:t>
            </w:r>
            <w:r w:rsidRPr="00944039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359" w:dyaOrig="400">
                <v:shape id="_x0000_i1043" type="#_x0000_t75" style="width:68.25pt;height:20.25pt" o:ole="">
                  <v:imagedata r:id="rId40" o:title=""/>
                </v:shape>
                <o:OLEObject Type="Embed" ProgID="Equation.DSMT4" ShapeID="_x0000_i1043" DrawAspect="Content" ObjectID="_1447486065" r:id="rId41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510AC" w:rsidRPr="00944039">
        <w:trPr>
          <w:trHeight w:val="435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Pr="00944039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440" w:dyaOrig="400">
                <v:shape id="_x0000_i1044" type="#_x0000_t75" style="width:1in;height:20.25pt" o:ole="">
                  <v:imagedata r:id="rId42" o:title=""/>
                </v:shape>
                <o:OLEObject Type="Embed" ProgID="Equation.DSMT4" ShapeID="_x0000_i1044" DrawAspect="Content" ObjectID="_1447486066" r:id="rId43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510AC" w:rsidRPr="00944039">
        <w:trPr>
          <w:trHeight w:val="455"/>
        </w:trPr>
        <w:tc>
          <w:tcPr>
            <w:tcW w:w="1135" w:type="dxa"/>
            <w:vMerge w:val="restart"/>
            <w:tcBorders>
              <w:top w:val="nil"/>
            </w:tcBorders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 2</w:t>
            </w:r>
          </w:p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(5 điểm)</w:t>
            </w:r>
          </w:p>
        </w:tc>
        <w:tc>
          <w:tcPr>
            <w:tcW w:w="9167" w:type="dxa"/>
            <w:gridSpan w:val="2"/>
          </w:tcPr>
          <w:p w:rsidR="008510AC" w:rsidRPr="00944039" w:rsidRDefault="008510AC" w:rsidP="00170F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a. (2.5 điểm) Tìm giao tuyến của hai mặt phẳng</w:t>
            </w:r>
            <w:r w:rsidRPr="00944039">
              <w:rPr>
                <w:rFonts w:ascii="Times New Roman" w:eastAsia="Times New Roman" w:hAnsi="Times New Roman" w:cs="Times New Roman"/>
                <w:b/>
                <w:bCs/>
                <w:position w:val="-14"/>
                <w:sz w:val="26"/>
                <w:szCs w:val="26"/>
                <w:lang w:val="fr-FR"/>
              </w:rPr>
              <w:object w:dxaOrig="800" w:dyaOrig="400">
                <v:shape id="_x0000_i1045" type="#_x0000_t75" style="width:39.75pt;height:20.25pt" o:ole="">
                  <v:imagedata r:id="rId7" o:title=""/>
                </v:shape>
                <o:OLEObject Type="Embed" ProgID="Equation.DSMT4" ShapeID="_x0000_i1045" DrawAspect="Content" ObjectID="_1447486067" r:id="rId44"/>
              </w:object>
            </w: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và </w:t>
            </w:r>
            <w:r w:rsidRPr="00944039">
              <w:rPr>
                <w:rFonts w:ascii="Times New Roman" w:eastAsia="Times New Roman" w:hAnsi="Times New Roman" w:cs="Times New Roman"/>
                <w:b/>
                <w:bCs/>
                <w:position w:val="-14"/>
                <w:sz w:val="26"/>
                <w:szCs w:val="26"/>
                <w:lang w:val="fr-FR"/>
              </w:rPr>
              <w:object w:dxaOrig="760" w:dyaOrig="400">
                <v:shape id="_x0000_i1046" type="#_x0000_t75" style="width:38.25pt;height:20.25pt" o:ole="">
                  <v:imagedata r:id="rId45" o:title=""/>
                </v:shape>
                <o:OLEObject Type="Embed" ProgID="Equation.DSMT4" ShapeID="_x0000_i1046" DrawAspect="Content" ObjectID="_1447486068" r:id="rId46"/>
              </w:object>
            </w:r>
          </w:p>
        </w:tc>
      </w:tr>
      <w:tr w:rsidR="008510AC" w:rsidRPr="00944039">
        <w:trPr>
          <w:trHeight w:val="682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087"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Picture 5" o:spid="_x0000_i1047" type="#_x0000_t75" style="width:152.25pt;height:144.75pt;visibility:visible">
                  <v:imagedata r:id="rId47" o:title=""/>
                </v:shape>
              </w:pi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8510AC" w:rsidRPr="00944039">
        <w:trPr>
          <w:trHeight w:val="849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4520" w:dyaOrig="880">
                <v:shape id="_x0000_i1048" type="#_x0000_t75" style="width:221.25pt;height:44.25pt" o:ole="">
                  <v:imagedata r:id="rId48" o:title=""/>
                </v:shape>
                <o:OLEObject Type="Embed" ProgID="Equation.DSMT4" ShapeID="_x0000_i1048" DrawAspect="Content" ObjectID="_1447486069" r:id="rId49"/>
              </w:object>
            </w:r>
            <w:r w:rsidRPr="0094403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510AC" w:rsidRPr="00944039">
        <w:trPr>
          <w:trHeight w:val="282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8510AC" w:rsidRPr="00944039" w:rsidRDefault="008510AC" w:rsidP="006978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sz w:val="26"/>
                <w:szCs w:val="26"/>
              </w:rPr>
              <w:t>Gọi M là giao điểm giữa AC và DP.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510AC" w:rsidRPr="00944039">
        <w:trPr>
          <w:trHeight w:val="849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4720" w:dyaOrig="880">
                <v:shape id="_x0000_i1049" type="#_x0000_t75" style="width:236.25pt;height:44.25pt" o:ole="">
                  <v:imagedata r:id="rId50" o:title=""/>
                </v:shape>
                <o:OLEObject Type="Embed" ProgID="Equation.DSMT4" ShapeID="_x0000_i1049" DrawAspect="Content" ObjectID="_1447486070" r:id="rId51"/>
              </w:object>
            </w:r>
            <w:r w:rsidRPr="0094403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510AC" w:rsidRPr="00944039">
        <w:trPr>
          <w:trHeight w:val="378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8510AC" w:rsidRPr="00944039" w:rsidRDefault="008510AC" w:rsidP="006978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sz w:val="26"/>
                <w:szCs w:val="26"/>
              </w:rPr>
              <w:t xml:space="preserve">Từ (1) và (2) suy ra </w:t>
            </w:r>
            <w:r w:rsidRPr="00944039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2480" w:dyaOrig="400">
                <v:shape id="_x0000_i1050" type="#_x0000_t75" style="width:123pt;height:20.25pt" o:ole="">
                  <v:imagedata r:id="rId52" o:title=""/>
                </v:shape>
                <o:OLEObject Type="Embed" ProgID="Equation.DSMT4" ShapeID="_x0000_i1050" DrawAspect="Content" ObjectID="_1447486071" r:id="rId53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510AC" w:rsidRPr="00944039" w:rsidRDefault="008510AC" w:rsidP="00697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510AC" w:rsidRPr="00944039">
        <w:trPr>
          <w:trHeight w:val="210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67" w:type="dxa"/>
            <w:gridSpan w:val="2"/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b. (1.5 điểm) </w:t>
            </w: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Chứng minh </w:t>
            </w:r>
            <w:r w:rsidRPr="00944039">
              <w:rPr>
                <w:rFonts w:ascii="Times New Roman" w:eastAsia="Times New Roman" w:hAnsi="Times New Roman" w:cs="Times New Roman"/>
                <w:b/>
                <w:bCs/>
                <w:position w:val="-14"/>
                <w:sz w:val="26"/>
                <w:szCs w:val="26"/>
                <w:lang w:val="fr-FR"/>
              </w:rPr>
              <w:object w:dxaOrig="1780" w:dyaOrig="400">
                <v:shape id="_x0000_i1051" type="#_x0000_t75" style="width:89.25pt;height:20.25pt" o:ole="">
                  <v:imagedata r:id="rId54" o:title=""/>
                </v:shape>
                <o:OLEObject Type="Embed" ProgID="Equation.DSMT4" ShapeID="_x0000_i1051" DrawAspect="Content" ObjectID="_1447486072" r:id="rId55"/>
              </w:object>
            </w:r>
          </w:p>
        </w:tc>
      </w:tr>
      <w:tr w:rsidR="008510AC" w:rsidRPr="00944039">
        <w:trPr>
          <w:trHeight w:val="287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sz w:val="26"/>
                <w:szCs w:val="26"/>
              </w:rPr>
              <w:t>PQ // AC (vì PQ là đường trung bình trong tam giác ABC)</w: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510AC" w:rsidRPr="00944039">
        <w:trPr>
          <w:trHeight w:val="750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480" w:dyaOrig="400">
                <v:shape id="_x0000_i1052" type="#_x0000_t75" style="width:74.25pt;height:20.25pt" o:ole="">
                  <v:imagedata r:id="rId56" o:title=""/>
                </v:shape>
                <o:OLEObject Type="Embed" ProgID="Equation.DSMT4" ShapeID="_x0000_i1052" DrawAspect="Content" ObjectID="_1447486073" r:id="rId57"/>
              </w:object>
            </w:r>
          </w:p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sz w:val="26"/>
                <w:szCs w:val="26"/>
              </w:rPr>
              <w:t xml:space="preserve">Nên </w:t>
            </w:r>
            <w:r w:rsidRPr="00944039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460" w:dyaOrig="400">
                <v:shape id="_x0000_i1053" type="#_x0000_t75" style="width:71.25pt;height:20.25pt" o:ole="">
                  <v:imagedata r:id="rId58" o:title=""/>
                </v:shape>
                <o:OLEObject Type="Embed" ProgID="Equation.DSMT4" ShapeID="_x0000_i1053" DrawAspect="Content" ObjectID="_1447486074" r:id="rId59"/>
              </w:object>
            </w:r>
            <w:r w:rsidRPr="0094403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510AC" w:rsidRPr="00944039">
        <w:trPr>
          <w:trHeight w:val="570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sz w:val="26"/>
                <w:szCs w:val="26"/>
              </w:rPr>
              <w:t xml:space="preserve">Vì P là trung điểm của AB mà </w:t>
            </w:r>
            <w:r w:rsidRPr="00944039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1200" w:dyaOrig="279">
                <v:shape id="_x0000_i1054" type="#_x0000_t75" style="width:60pt;height:14.25pt" o:ole="">
                  <v:imagedata r:id="rId60" o:title=""/>
                </v:shape>
                <o:OLEObject Type="Embed" ProgID="Equation.DSMT4" ShapeID="_x0000_i1054" DrawAspect="Content" ObjectID="_1447486075" r:id="rId61"/>
              </w:object>
            </w:r>
            <w:r w:rsidRPr="00944039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944039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  <w:lang w:val="fr-FR"/>
              </w:rPr>
              <w:object w:dxaOrig="1060" w:dyaOrig="279">
                <v:shape id="_x0000_i1055" type="#_x0000_t75" style="width:53.25pt;height:14.25pt" o:ole="">
                  <v:imagedata r:id="rId62" o:title=""/>
                </v:shape>
                <o:OLEObject Type="Embed" ProgID="Equation.DSMT4" ShapeID="_x0000_i1055" DrawAspect="Content" ObjectID="_1447486076" r:id="rId63"/>
              </w:object>
            </w:r>
          </w:p>
          <w:p w:rsidR="008510AC" w:rsidRPr="00944039" w:rsidRDefault="008510AC" w:rsidP="00FB60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sz w:val="26"/>
                <w:szCs w:val="26"/>
              </w:rPr>
              <w:t>Suy ra tứ giác APCD là hình bình hành nên M là trung điểm của DP.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510AC" w:rsidRPr="00944039">
        <w:trPr>
          <w:trHeight w:val="1116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sz w:val="26"/>
                <w:szCs w:val="26"/>
              </w:rPr>
              <w:t>SP // KM (vì KM là đường trung bình trong tam giác SDP).</w:t>
            </w:r>
          </w:p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44039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540" w:dyaOrig="400">
                <v:shape id="_x0000_i1056" type="#_x0000_t75" style="width:77.25pt;height:20.25pt" o:ole="">
                  <v:imagedata r:id="rId64" o:title=""/>
                </v:shape>
                <o:OLEObject Type="Embed" ProgID="Equation.DSMT4" ShapeID="_x0000_i1056" DrawAspect="Content" ObjectID="_1447486077" r:id="rId65"/>
              </w:object>
            </w:r>
          </w:p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Nên </w:t>
            </w:r>
            <w:r w:rsidRPr="00944039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400" w:dyaOrig="400">
                <v:shape id="_x0000_i1057" type="#_x0000_t75" style="width:68.25pt;height:20.25pt" o:ole="">
                  <v:imagedata r:id="rId66" o:title=""/>
                </v:shape>
                <o:OLEObject Type="Embed" ProgID="Equation.DSMT4" ShapeID="_x0000_i1057" DrawAspect="Content" ObjectID="_1447486078" r:id="rId67"/>
              </w:object>
            </w:r>
            <w:r w:rsidRPr="00944039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(2)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510AC" w:rsidRPr="00944039">
        <w:trPr>
          <w:trHeight w:val="419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420" w:dyaOrig="400">
                <v:shape id="_x0000_i1058" type="#_x0000_t75" style="width:71.25pt;height:20.25pt" o:ole="">
                  <v:imagedata r:id="rId68" o:title=""/>
                </v:shape>
                <o:OLEObject Type="Embed" ProgID="Equation.DSMT4" ShapeID="_x0000_i1058" DrawAspect="Content" ObjectID="_1447486079" r:id="rId69"/>
              </w:object>
            </w:r>
            <w:r w:rsidRPr="00944039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(3)</w:t>
            </w:r>
            <w:r w:rsidRPr="0094403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, </w:t>
            </w:r>
            <w:r w:rsidRPr="00944039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359" w:dyaOrig="400">
                <v:shape id="_x0000_i1059" type="#_x0000_t75" style="width:68.25pt;height:20.25pt" o:ole="">
                  <v:imagedata r:id="rId70" o:title=""/>
                </v:shape>
                <o:OLEObject Type="Embed" ProgID="Equation.DSMT4" ShapeID="_x0000_i1059" DrawAspect="Content" ObjectID="_1447486080" r:id="rId71"/>
              </w:object>
            </w:r>
            <w:r w:rsidRPr="00944039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(4)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510AC" w:rsidRPr="00944039">
        <w:trPr>
          <w:trHeight w:val="455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4403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Từ (1), (2), (3) và (4) suy ra </w:t>
            </w:r>
            <w:r w:rsidRPr="00944039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780" w:dyaOrig="400">
                <v:shape id="_x0000_i1060" type="#_x0000_t75" style="width:89.25pt;height:20.25pt" o:ole="">
                  <v:imagedata r:id="rId72" o:title=""/>
                </v:shape>
                <o:OLEObject Type="Embed" ProgID="Equation.DSMT4" ShapeID="_x0000_i1060" DrawAspect="Content" ObjectID="_1447486081" r:id="rId73"/>
              </w:object>
            </w:r>
            <w:r w:rsidRPr="0094403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510AC" w:rsidRPr="00944039">
        <w:trPr>
          <w:trHeight w:val="135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67" w:type="dxa"/>
            <w:gridSpan w:val="2"/>
          </w:tcPr>
          <w:p w:rsidR="008510AC" w:rsidRPr="00944039" w:rsidRDefault="008510AC" w:rsidP="005413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c. (1 điểm) Tìm giao điểm giữa đường thẳng KB và mặt phẳng</w:t>
            </w:r>
            <w:r w:rsidRPr="00944039">
              <w:rPr>
                <w:rFonts w:ascii="Times New Roman" w:eastAsia="Times New Roman" w:hAnsi="Times New Roman" w:cs="Times New Roman"/>
                <w:b/>
                <w:bCs/>
                <w:position w:val="-14"/>
                <w:sz w:val="26"/>
                <w:szCs w:val="26"/>
                <w:lang w:val="fr-FR"/>
              </w:rPr>
              <w:object w:dxaOrig="760" w:dyaOrig="400">
                <v:shape id="_x0000_i1061" type="#_x0000_t75" style="width:38.25pt;height:20.25pt" o:ole="">
                  <v:imagedata r:id="rId74" o:title=""/>
                </v:shape>
                <o:OLEObject Type="Embed" ProgID="Equation.DSMT4" ShapeID="_x0000_i1061" DrawAspect="Content" ObjectID="_1447486082" r:id="rId75"/>
              </w:object>
            </w:r>
          </w:p>
        </w:tc>
      </w:tr>
      <w:tr w:rsidR="008510AC" w:rsidRPr="00944039">
        <w:trPr>
          <w:trHeight w:val="336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8510AC" w:rsidRPr="00944039" w:rsidRDefault="008510AC" w:rsidP="00600C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sz w:val="26"/>
                <w:szCs w:val="26"/>
              </w:rPr>
              <w:t>Gọi N là giao điểm giữa PQ và BD.</w: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510AC" w:rsidRPr="00944039">
        <w:trPr>
          <w:trHeight w:val="271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8510AC" w:rsidRPr="00944039" w:rsidRDefault="008510AC" w:rsidP="00600C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sz w:val="26"/>
                <w:szCs w:val="26"/>
              </w:rPr>
              <w:t>Gọi E là giao điểm giữa KB và SN.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510AC" w:rsidRPr="00944039">
        <w:trPr>
          <w:trHeight w:val="773"/>
        </w:trPr>
        <w:tc>
          <w:tcPr>
            <w:tcW w:w="1135" w:type="dxa"/>
            <w:vMerge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8510AC" w:rsidRPr="00944039" w:rsidRDefault="008510AC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4039">
              <w:rPr>
                <w:rFonts w:ascii="Times New Roman" w:eastAsia="Times New Roman" w:hAnsi="Times New Roman" w:cs="Times New Roman"/>
                <w:position w:val="-36"/>
                <w:sz w:val="26"/>
                <w:szCs w:val="26"/>
              </w:rPr>
              <w:object w:dxaOrig="4099" w:dyaOrig="840">
                <v:shape id="_x0000_i1062" type="#_x0000_t75" style="width:203.25pt;height:42pt" o:ole="">
                  <v:imagedata r:id="rId76" o:title=""/>
                </v:shape>
                <o:OLEObject Type="Embed" ProgID="Equation.DSMT4" ShapeID="_x0000_i1062" DrawAspect="Content" ObjectID="_1447486083" r:id="rId77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510AC" w:rsidRPr="00944039" w:rsidRDefault="008510AC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0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</w:tbl>
    <w:p w:rsidR="008510AC" w:rsidRPr="004264FD" w:rsidRDefault="008510AC" w:rsidP="004509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8510AC" w:rsidRPr="004264FD" w:rsidSect="00936566">
      <w:pgSz w:w="11907" w:h="16840" w:code="9"/>
      <w:pgMar w:top="426" w:right="1107" w:bottom="426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E603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190A0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86FA2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6D2EC2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B7735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4"/>
  </w:num>
  <w:num w:numId="4">
    <w:abstractNumId w:val="3"/>
  </w:num>
  <w:num w:numId="5">
    <w:abstractNumId w:val="12"/>
  </w:num>
  <w:num w:numId="6">
    <w:abstractNumId w:val="8"/>
  </w:num>
  <w:num w:numId="7">
    <w:abstractNumId w:val="11"/>
  </w:num>
  <w:num w:numId="8">
    <w:abstractNumId w:val="0"/>
  </w:num>
  <w:num w:numId="9">
    <w:abstractNumId w:val="9"/>
  </w:num>
  <w:num w:numId="10">
    <w:abstractNumId w:val="6"/>
  </w:num>
  <w:num w:numId="11">
    <w:abstractNumId w:val="1"/>
  </w:num>
  <w:num w:numId="12">
    <w:abstractNumId w:val="4"/>
  </w:num>
  <w:num w:numId="13">
    <w:abstractNumId w:val="5"/>
  </w:num>
  <w:num w:numId="14">
    <w:abstractNumId w:val="1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63F1A"/>
    <w:rsid w:val="00085BF3"/>
    <w:rsid w:val="000E4BE9"/>
    <w:rsid w:val="00101173"/>
    <w:rsid w:val="001014F3"/>
    <w:rsid w:val="00107750"/>
    <w:rsid w:val="00125030"/>
    <w:rsid w:val="00170F49"/>
    <w:rsid w:val="001874E8"/>
    <w:rsid w:val="001A1FEE"/>
    <w:rsid w:val="001B134C"/>
    <w:rsid w:val="001B4A9C"/>
    <w:rsid w:val="00234E88"/>
    <w:rsid w:val="0026265D"/>
    <w:rsid w:val="002648BF"/>
    <w:rsid w:val="002A5F9A"/>
    <w:rsid w:val="002B675D"/>
    <w:rsid w:val="002F2F53"/>
    <w:rsid w:val="003042E6"/>
    <w:rsid w:val="00321D92"/>
    <w:rsid w:val="003B5511"/>
    <w:rsid w:val="003C46DA"/>
    <w:rsid w:val="00416686"/>
    <w:rsid w:val="004264FD"/>
    <w:rsid w:val="0043760D"/>
    <w:rsid w:val="00446FDD"/>
    <w:rsid w:val="00450965"/>
    <w:rsid w:val="00454F44"/>
    <w:rsid w:val="004953F3"/>
    <w:rsid w:val="004D0C44"/>
    <w:rsid w:val="004D47A8"/>
    <w:rsid w:val="00503419"/>
    <w:rsid w:val="00506BC6"/>
    <w:rsid w:val="00527552"/>
    <w:rsid w:val="00541335"/>
    <w:rsid w:val="005A69CF"/>
    <w:rsid w:val="00600CBB"/>
    <w:rsid w:val="006054AE"/>
    <w:rsid w:val="006301A5"/>
    <w:rsid w:val="00632297"/>
    <w:rsid w:val="0069781D"/>
    <w:rsid w:val="006F186E"/>
    <w:rsid w:val="0071244B"/>
    <w:rsid w:val="007E1CBF"/>
    <w:rsid w:val="007F574B"/>
    <w:rsid w:val="008510AC"/>
    <w:rsid w:val="00874D4E"/>
    <w:rsid w:val="0089769E"/>
    <w:rsid w:val="008A64FC"/>
    <w:rsid w:val="008D3EC7"/>
    <w:rsid w:val="009317E7"/>
    <w:rsid w:val="00936566"/>
    <w:rsid w:val="00944039"/>
    <w:rsid w:val="00997541"/>
    <w:rsid w:val="009B619E"/>
    <w:rsid w:val="009C4FB0"/>
    <w:rsid w:val="00A10A0D"/>
    <w:rsid w:val="00A1179A"/>
    <w:rsid w:val="00A22A56"/>
    <w:rsid w:val="00AA0A03"/>
    <w:rsid w:val="00AC7D3C"/>
    <w:rsid w:val="00AE511C"/>
    <w:rsid w:val="00AF16D3"/>
    <w:rsid w:val="00B3555C"/>
    <w:rsid w:val="00B37873"/>
    <w:rsid w:val="00B4484B"/>
    <w:rsid w:val="00B57620"/>
    <w:rsid w:val="00B60571"/>
    <w:rsid w:val="00B7294B"/>
    <w:rsid w:val="00BA4E92"/>
    <w:rsid w:val="00BB0431"/>
    <w:rsid w:val="00BB5249"/>
    <w:rsid w:val="00BC3D6B"/>
    <w:rsid w:val="00BD429A"/>
    <w:rsid w:val="00C36F08"/>
    <w:rsid w:val="00C64F8D"/>
    <w:rsid w:val="00CC76B6"/>
    <w:rsid w:val="00D15EDF"/>
    <w:rsid w:val="00D92ECA"/>
    <w:rsid w:val="00DA3801"/>
    <w:rsid w:val="00DD484A"/>
    <w:rsid w:val="00DE63E7"/>
    <w:rsid w:val="00DE75A4"/>
    <w:rsid w:val="00DE77D2"/>
    <w:rsid w:val="00E0073A"/>
    <w:rsid w:val="00E062F1"/>
    <w:rsid w:val="00F038BF"/>
    <w:rsid w:val="00F11BC1"/>
    <w:rsid w:val="00F57087"/>
    <w:rsid w:val="00F80D52"/>
    <w:rsid w:val="00FA0C69"/>
    <w:rsid w:val="00FA5B5D"/>
    <w:rsid w:val="00FB603D"/>
    <w:rsid w:val="00FD64EC"/>
    <w:rsid w:val="00FE27E5"/>
    <w:rsid w:val="00FF0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A5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0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2.png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oleObject" Target="embeddings/oleObject28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emf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636</TotalTime>
  <Pages>3</Pages>
  <Words>550</Words>
  <Characters>3138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58</cp:revision>
  <cp:lastPrinted>2013-12-02T03:40:00Z</cp:lastPrinted>
  <dcterms:created xsi:type="dcterms:W3CDTF">2013-09-13T03:52:00Z</dcterms:created>
  <dcterms:modified xsi:type="dcterms:W3CDTF">2013-12-02T03:40:00Z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